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57" w:rsidRPr="00957D4E" w:rsidRDefault="009E4357" w:rsidP="002D4BE7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57D4E">
        <w:rPr>
          <w:rFonts w:ascii="Times New Roman" w:hAnsi="Times New Roman"/>
          <w:b/>
          <w:sz w:val="28"/>
          <w:szCs w:val="28"/>
        </w:rPr>
        <w:t>Внеклассное мероприятие по математике. Математическая викторина «Математика в гостях у</w:t>
      </w:r>
      <w:r w:rsidRPr="00957D4E">
        <w:rPr>
          <w:rFonts w:ascii="Times New Roman" w:hAnsi="Times New Roman"/>
          <w:sz w:val="28"/>
          <w:szCs w:val="28"/>
        </w:rPr>
        <w:t xml:space="preserve"> </w:t>
      </w:r>
      <w:r w:rsidRPr="00957D4E">
        <w:rPr>
          <w:rFonts w:ascii="Times New Roman" w:hAnsi="Times New Roman"/>
          <w:b/>
          <w:sz w:val="28"/>
          <w:szCs w:val="28"/>
        </w:rPr>
        <w:t>сказки»</w:t>
      </w:r>
    </w:p>
    <w:p w:rsidR="009E4357" w:rsidRDefault="009E4357" w:rsidP="00741D8F">
      <w:pPr>
        <w:jc w:val="both"/>
        <w:rPr>
          <w:rFonts w:ascii="Times New Roman" w:eastAsia="Batang" w:hAnsi="Times New Roman"/>
        </w:rPr>
      </w:pPr>
      <w:r w:rsidRPr="00B741FA">
        <w:rPr>
          <w:b/>
        </w:rPr>
        <w:t xml:space="preserve"> </w:t>
      </w:r>
      <w:r>
        <w:rPr>
          <w:b/>
        </w:rPr>
        <w:tab/>
      </w:r>
      <w:r w:rsidRPr="00B741FA">
        <w:rPr>
          <w:rFonts w:ascii="Times New Roman" w:hAnsi="Times New Roman"/>
        </w:rPr>
        <w:t xml:space="preserve">Данная викторина была проведена </w:t>
      </w:r>
      <w:r>
        <w:rPr>
          <w:rFonts w:ascii="Times New Roman" w:hAnsi="Times New Roman"/>
        </w:rPr>
        <w:t xml:space="preserve">для учащихся 5 класса. На  мероприятии </w:t>
      </w:r>
      <w:r w:rsidRPr="00B741FA">
        <w:rPr>
          <w:rFonts w:ascii="Times New Roman" w:hAnsi="Times New Roman"/>
        </w:rPr>
        <w:t xml:space="preserve"> была использована презентация, так как информационные технологии в большей степени способствуют </w:t>
      </w:r>
      <w:r w:rsidRPr="00B741FA">
        <w:rPr>
          <w:rFonts w:ascii="Times New Roman" w:eastAsia="Batang" w:hAnsi="Times New Roman"/>
        </w:rPr>
        <w:t>развитию коммуникативных умений, стимулируют речевую и познавательную деятельность учащи</w:t>
      </w:r>
      <w:r>
        <w:rPr>
          <w:rFonts w:ascii="Times New Roman" w:eastAsia="Batang" w:hAnsi="Times New Roman"/>
        </w:rPr>
        <w:t xml:space="preserve">хся. </w:t>
      </w:r>
    </w:p>
    <w:p w:rsidR="009E4357" w:rsidRPr="00B741FA" w:rsidRDefault="009E4357" w:rsidP="00741D8F">
      <w:pPr>
        <w:jc w:val="both"/>
        <w:rPr>
          <w:rFonts w:ascii="Times New Roman" w:eastAsia="Batang" w:hAnsi="Times New Roman"/>
          <w:u w:val="single"/>
        </w:rPr>
      </w:pPr>
      <w:r w:rsidRPr="00B741FA">
        <w:rPr>
          <w:rFonts w:ascii="Times New Roman" w:eastAsia="Batang" w:hAnsi="Times New Roman"/>
        </w:rPr>
        <w:t xml:space="preserve"> </w:t>
      </w:r>
      <w:r>
        <w:rPr>
          <w:rFonts w:ascii="Times New Roman" w:eastAsia="Batang" w:hAnsi="Times New Roman"/>
          <w:b/>
          <w:u w:val="single"/>
        </w:rPr>
        <w:t>Ц</w:t>
      </w:r>
      <w:r w:rsidRPr="00B741FA">
        <w:rPr>
          <w:rFonts w:ascii="Times New Roman" w:eastAsia="Batang" w:hAnsi="Times New Roman"/>
          <w:b/>
          <w:u w:val="single"/>
        </w:rPr>
        <w:t>ели:</w:t>
      </w:r>
    </w:p>
    <w:p w:rsidR="009E4357" w:rsidRPr="00B741FA" w:rsidRDefault="009E4357" w:rsidP="0072084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741FA">
        <w:rPr>
          <w:rFonts w:ascii="Times New Roman" w:hAnsi="Times New Roman"/>
        </w:rPr>
        <w:t>Привитие интереса к математике как эле</w:t>
      </w:r>
      <w:r>
        <w:rPr>
          <w:rFonts w:ascii="Times New Roman" w:hAnsi="Times New Roman"/>
        </w:rPr>
        <w:t>менту общечеловеческой культуры.</w:t>
      </w:r>
      <w:r w:rsidRPr="00B741FA">
        <w:rPr>
          <w:rFonts w:ascii="Times New Roman" w:hAnsi="Times New Roman"/>
        </w:rPr>
        <w:t xml:space="preserve"> </w:t>
      </w:r>
    </w:p>
    <w:p w:rsidR="009E4357" w:rsidRPr="00B741FA" w:rsidRDefault="009E4357" w:rsidP="0072084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741FA">
        <w:rPr>
          <w:rFonts w:ascii="Times New Roman" w:hAnsi="Times New Roman"/>
        </w:rPr>
        <w:t>Популяризация среди учащихся занимательных задач, развитие познавательного интереса, интеллекта.</w:t>
      </w:r>
    </w:p>
    <w:p w:rsidR="009E4357" w:rsidRPr="00B741FA" w:rsidRDefault="009E4357" w:rsidP="0072084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741FA">
        <w:rPr>
          <w:rFonts w:ascii="Times New Roman" w:hAnsi="Times New Roman"/>
        </w:rPr>
        <w:t>Проверка знаний учащихся по обязательным результатам обучения.</w:t>
      </w:r>
    </w:p>
    <w:p w:rsidR="009E4357" w:rsidRPr="00B741FA" w:rsidRDefault="009E4357" w:rsidP="0072084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741FA">
        <w:rPr>
          <w:rFonts w:ascii="Times New Roman" w:hAnsi="Times New Roman"/>
        </w:rPr>
        <w:t>Развитие у учащихся навыков хорошего поведения в обществе, навыков общения и совместной деятельности, установление дружеской атмосферы, сплочённости коллектива</w:t>
      </w:r>
      <w:r>
        <w:rPr>
          <w:rFonts w:ascii="Times New Roman" w:hAnsi="Times New Roman"/>
        </w:rPr>
        <w:t>.</w:t>
      </w:r>
    </w:p>
    <w:p w:rsidR="009E4357" w:rsidRPr="00B741FA" w:rsidRDefault="009E4357" w:rsidP="00720843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 w:rsidRPr="00B741FA">
        <w:rPr>
          <w:rFonts w:ascii="Times New Roman" w:hAnsi="Times New Roman"/>
        </w:rPr>
        <w:t>Повышение эрудиции учащихся, выявление скрытых способностей и умений ребят.</w:t>
      </w:r>
    </w:p>
    <w:p w:rsidR="009E4357" w:rsidRPr="00B741FA" w:rsidRDefault="009E4357" w:rsidP="00720843">
      <w:pPr>
        <w:rPr>
          <w:rFonts w:ascii="Times New Roman" w:hAnsi="Times New Roman"/>
          <w:b/>
          <w:u w:val="single"/>
        </w:rPr>
      </w:pPr>
      <w:r w:rsidRPr="00B741FA">
        <w:rPr>
          <w:rFonts w:ascii="Times New Roman" w:hAnsi="Times New Roman"/>
          <w:b/>
          <w:u w:val="single"/>
        </w:rPr>
        <w:t>Оборудование:</w:t>
      </w:r>
    </w:p>
    <w:p w:rsidR="009E4357" w:rsidRPr="00B741FA" w:rsidRDefault="009E4357" w:rsidP="00957D4E">
      <w:pPr>
        <w:ind w:firstLine="708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</w:rPr>
        <w:t>Песочные часы, часы с секундной стрелкой, картонные рыбки с записанными на них вопросами, спички, табло для подсчёта баллов, корректор, фломастер, мультимедийный проектор, экран, компьютер, магниты, эмблемы (заранее подготовленные участниками команд), призы для награждения команд, грамоты.</w:t>
      </w:r>
    </w:p>
    <w:p w:rsidR="009E4357" w:rsidRPr="00B741FA" w:rsidRDefault="009E4357" w:rsidP="00957D4E">
      <w:pPr>
        <w:jc w:val="center"/>
        <w:rPr>
          <w:rFonts w:ascii="Times New Roman" w:hAnsi="Times New Roman"/>
          <w:b/>
          <w:u w:val="single"/>
        </w:rPr>
      </w:pPr>
      <w:r w:rsidRPr="00B741FA">
        <w:rPr>
          <w:rFonts w:ascii="Times New Roman" w:hAnsi="Times New Roman"/>
          <w:b/>
          <w:u w:val="single"/>
        </w:rPr>
        <w:t>Ход мероприятия:</w:t>
      </w:r>
    </w:p>
    <w:p w:rsidR="009E4357" w:rsidRPr="00B741FA" w:rsidRDefault="009E4357" w:rsidP="00957D4E">
      <w:pPr>
        <w:ind w:firstLine="708"/>
        <w:rPr>
          <w:rFonts w:ascii="Times New Roman" w:hAnsi="Times New Roman"/>
        </w:rPr>
      </w:pPr>
      <w:r w:rsidRPr="00B741FA">
        <w:rPr>
          <w:rFonts w:ascii="Times New Roman" w:hAnsi="Times New Roman"/>
        </w:rPr>
        <w:t>В викторине участвуют 3 команды по 7 человек. Команды сидят за отдельными столиками.</w:t>
      </w:r>
    </w:p>
    <w:p w:rsidR="009E4357" w:rsidRPr="00B741FA" w:rsidRDefault="009E4357" w:rsidP="00957D4E">
      <w:pPr>
        <w:ind w:firstLine="708"/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b/>
        </w:rPr>
        <w:t>Учитель</w:t>
      </w:r>
      <w:r>
        <w:rPr>
          <w:rFonts w:ascii="Times New Roman" w:hAnsi="Times New Roman"/>
          <w:b/>
        </w:rPr>
        <w:t xml:space="preserve">. </w:t>
      </w:r>
      <w:r w:rsidRPr="00B741FA">
        <w:rPr>
          <w:rFonts w:ascii="Times New Roman" w:hAnsi="Times New Roman"/>
        </w:rPr>
        <w:t>Здравствуйте, ребята! На нашем мероприятии сегодня присутствуют       гос</w:t>
      </w:r>
      <w:r>
        <w:rPr>
          <w:rFonts w:ascii="Times New Roman" w:hAnsi="Times New Roman"/>
        </w:rPr>
        <w:t xml:space="preserve">ти,  поздороваемся с ними. Как вы думаете, </w:t>
      </w:r>
      <w:r w:rsidRPr="00B741FA">
        <w:rPr>
          <w:rFonts w:ascii="Times New Roman" w:hAnsi="Times New Roman"/>
        </w:rPr>
        <w:t xml:space="preserve"> встречается ли математика в повсе</w:t>
      </w:r>
      <w:r>
        <w:rPr>
          <w:rFonts w:ascii="Times New Roman" w:hAnsi="Times New Roman"/>
        </w:rPr>
        <w:t>дневной жизни? А  в сказках и мультфильмах? Ч</w:t>
      </w:r>
      <w:r w:rsidRPr="00B741FA">
        <w:rPr>
          <w:rFonts w:ascii="Times New Roman" w:hAnsi="Times New Roman"/>
        </w:rPr>
        <w:t>тобы это выяснить (или проверить)</w:t>
      </w:r>
      <w:r>
        <w:rPr>
          <w:rFonts w:ascii="Times New Roman" w:hAnsi="Times New Roman"/>
        </w:rPr>
        <w:t>, мы с вами побываем сегодня  вместе с математикой</w:t>
      </w:r>
      <w:r w:rsidRPr="00B741FA">
        <w:rPr>
          <w:rFonts w:ascii="Times New Roman" w:hAnsi="Times New Roman"/>
        </w:rPr>
        <w:t xml:space="preserve"> в г</w:t>
      </w:r>
      <w:r>
        <w:rPr>
          <w:rFonts w:ascii="Times New Roman" w:hAnsi="Times New Roman"/>
        </w:rPr>
        <w:t xml:space="preserve">остях у сказки. Наша </w:t>
      </w:r>
      <w:r w:rsidRPr="00B741FA">
        <w:rPr>
          <w:rFonts w:ascii="Times New Roman" w:hAnsi="Times New Roman"/>
        </w:rPr>
        <w:t xml:space="preserve"> викторина так и называется «Математика в гостях у сказки». А чем обычно вы занимаетесь на математике? (</w:t>
      </w:r>
      <w:r>
        <w:rPr>
          <w:rFonts w:ascii="Times New Roman" w:hAnsi="Times New Roman"/>
          <w:i/>
        </w:rPr>
        <w:t>Р</w:t>
      </w:r>
      <w:r w:rsidRPr="00B741FA">
        <w:rPr>
          <w:rFonts w:ascii="Times New Roman" w:hAnsi="Times New Roman"/>
          <w:i/>
        </w:rPr>
        <w:t>ешаем разные задачи</w:t>
      </w:r>
      <w:r>
        <w:rPr>
          <w:rFonts w:ascii="Times New Roman" w:hAnsi="Times New Roman"/>
        </w:rPr>
        <w:t>) К</w:t>
      </w:r>
      <w:r w:rsidRPr="00B741FA">
        <w:rPr>
          <w:rFonts w:ascii="Times New Roman" w:hAnsi="Times New Roman"/>
        </w:rPr>
        <w:t>ак вы думаете, чем мы сегодня с вами будем заниматься на нашей викторине? (</w:t>
      </w:r>
      <w:r w:rsidRPr="00B741FA">
        <w:rPr>
          <w:rFonts w:ascii="Times New Roman" w:hAnsi="Times New Roman"/>
          <w:i/>
        </w:rPr>
        <w:t>Выполнять  всевозможные математические задания, как простые, так и сложные</w:t>
      </w:r>
      <w:r w:rsidRPr="00B741FA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  <w:r w:rsidRPr="00B741FA">
        <w:rPr>
          <w:rFonts w:ascii="Times New Roman" w:hAnsi="Times New Roman"/>
        </w:rPr>
        <w:t xml:space="preserve"> Итак, наша </w:t>
      </w:r>
      <w:r w:rsidRPr="00B741FA">
        <w:rPr>
          <w:rFonts w:ascii="Times New Roman" w:hAnsi="Times New Roman"/>
          <w:b/>
          <w:i/>
        </w:rPr>
        <w:t>викторина будет состоять из трёх туров:</w:t>
      </w:r>
    </w:p>
    <w:p w:rsidR="009E4357" w:rsidRPr="00B741FA" w:rsidRDefault="009E4357">
      <w:pPr>
        <w:rPr>
          <w:rFonts w:ascii="Times New Roman" w:hAnsi="Times New Roman"/>
          <w:b/>
        </w:rPr>
      </w:pPr>
      <w:r w:rsidRPr="00B741FA">
        <w:rPr>
          <w:rFonts w:ascii="Times New Roman" w:hAnsi="Times New Roman"/>
          <w:b/>
        </w:rPr>
        <w:t>1 тур – конкурс капитанов «Весёлые вопросы»</w:t>
      </w:r>
    </w:p>
    <w:p w:rsidR="009E4357" w:rsidRPr="00B741FA" w:rsidRDefault="009E4357">
      <w:pPr>
        <w:rPr>
          <w:rFonts w:ascii="Times New Roman" w:hAnsi="Times New Roman"/>
          <w:b/>
        </w:rPr>
      </w:pPr>
      <w:r w:rsidRPr="00B741FA">
        <w:rPr>
          <w:rFonts w:ascii="Times New Roman" w:hAnsi="Times New Roman"/>
          <w:b/>
        </w:rPr>
        <w:t>2 тур – занимательные задачи</w:t>
      </w:r>
    </w:p>
    <w:p w:rsidR="009E4357" w:rsidRPr="00B741FA" w:rsidRDefault="009E4357">
      <w:pPr>
        <w:rPr>
          <w:rFonts w:ascii="Times New Roman" w:hAnsi="Times New Roman"/>
          <w:b/>
        </w:rPr>
      </w:pPr>
      <w:r w:rsidRPr="00B741FA">
        <w:rPr>
          <w:rFonts w:ascii="Times New Roman" w:hAnsi="Times New Roman"/>
          <w:b/>
        </w:rPr>
        <w:t xml:space="preserve">3 тур - головоломка </w:t>
      </w:r>
    </w:p>
    <w:p w:rsidR="009E4357" w:rsidRPr="00B741FA" w:rsidRDefault="009E4357" w:rsidP="00957D4E">
      <w:pPr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П</w:t>
      </w:r>
      <w:r w:rsidRPr="00B741FA">
        <w:rPr>
          <w:rFonts w:ascii="Times New Roman" w:hAnsi="Times New Roman"/>
        </w:rPr>
        <w:t>ознакомимся с нашими командами (</w:t>
      </w:r>
      <w:r w:rsidRPr="00B741FA">
        <w:rPr>
          <w:rFonts w:ascii="Times New Roman" w:hAnsi="Times New Roman"/>
          <w:i/>
        </w:rPr>
        <w:t>команды по очереди представляют своё название и девиз)</w:t>
      </w:r>
      <w:r>
        <w:rPr>
          <w:rFonts w:ascii="Times New Roman" w:hAnsi="Times New Roman"/>
          <w:i/>
        </w:rPr>
        <w:t>.</w:t>
      </w:r>
    </w:p>
    <w:p w:rsidR="009E4357" w:rsidRPr="00B741FA" w:rsidRDefault="009E4357" w:rsidP="00957D4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Учитель.</w:t>
      </w:r>
      <w:r w:rsidRPr="00B741FA">
        <w:rPr>
          <w:rFonts w:ascii="Times New Roman" w:hAnsi="Times New Roman"/>
          <w:b/>
        </w:rPr>
        <w:t xml:space="preserve"> </w:t>
      </w:r>
      <w:r w:rsidRPr="00B741FA">
        <w:rPr>
          <w:rFonts w:ascii="Times New Roman" w:hAnsi="Times New Roman"/>
        </w:rPr>
        <w:t>Вы</w:t>
      </w:r>
      <w:r>
        <w:rPr>
          <w:rFonts w:ascii="Times New Roman" w:hAnsi="Times New Roman"/>
        </w:rPr>
        <w:t>,</w:t>
      </w:r>
      <w:r w:rsidRPr="00B741FA">
        <w:rPr>
          <w:rFonts w:ascii="Times New Roman" w:hAnsi="Times New Roman"/>
        </w:rPr>
        <w:t xml:space="preserve"> наверно</w:t>
      </w:r>
      <w:r>
        <w:rPr>
          <w:rFonts w:ascii="Times New Roman" w:hAnsi="Times New Roman"/>
        </w:rPr>
        <w:t>е,</w:t>
      </w:r>
      <w:r w:rsidRPr="00B741FA">
        <w:rPr>
          <w:rFonts w:ascii="Times New Roman" w:hAnsi="Times New Roman"/>
        </w:rPr>
        <w:t xml:space="preserve"> успели заметить, что в каждой команде у нас по 7 человек. Это не зря. То, что 7 – число особое, люди стали считать очень давно. Об этом нам расскажут сейчас ребята.  (</w:t>
      </w:r>
      <w:r w:rsidRPr="00B741FA">
        <w:rPr>
          <w:rFonts w:ascii="Times New Roman" w:hAnsi="Times New Roman"/>
          <w:i/>
        </w:rPr>
        <w:t>Рассказывают о числе 7</w:t>
      </w:r>
      <w:r>
        <w:rPr>
          <w:rFonts w:ascii="Times New Roman" w:hAnsi="Times New Roman"/>
          <w:i/>
        </w:rPr>
        <w:t>.</w:t>
      </w:r>
      <w:r w:rsidRPr="00B741FA">
        <w:rPr>
          <w:rFonts w:ascii="Times New Roman" w:hAnsi="Times New Roman"/>
        </w:rPr>
        <w:t>)</w:t>
      </w:r>
    </w:p>
    <w:p w:rsidR="009E4357" w:rsidRPr="00957D4E" w:rsidRDefault="009E4357" w:rsidP="00957D4E">
      <w:pPr>
        <w:ind w:firstLine="708"/>
        <w:jc w:val="both"/>
        <w:rPr>
          <w:rFonts w:ascii="Times New Roman" w:hAnsi="Times New Roman"/>
          <w:b/>
        </w:rPr>
      </w:pPr>
      <w:r w:rsidRPr="00957D4E">
        <w:rPr>
          <w:rFonts w:ascii="Times New Roman" w:hAnsi="Times New Roman"/>
          <w:b/>
        </w:rPr>
        <w:t>1 учащийся.</w:t>
      </w:r>
      <w:r>
        <w:rPr>
          <w:rFonts w:ascii="Times New Roman" w:hAnsi="Times New Roman"/>
          <w:b/>
        </w:rPr>
        <w:t xml:space="preserve"> </w:t>
      </w:r>
      <w:r w:rsidRPr="00B741FA">
        <w:rPr>
          <w:rFonts w:ascii="Times New Roman" w:hAnsi="Times New Roman"/>
        </w:rPr>
        <w:t>Ещё древние охотники, а потом древние земледельцы и скотоводы наблюдали за небом. Их внимание издавна привлекало созвездие Большой Медведицы. Изображение семи звёзд этого созвездия часто встречаются на древнейших изделиях.</w:t>
      </w:r>
    </w:p>
    <w:p w:rsidR="009E4357" w:rsidRPr="00492C06" w:rsidRDefault="009E4357" w:rsidP="00492C06">
      <w:pPr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 учащийся. </w:t>
      </w:r>
      <w:r w:rsidRPr="00B741FA">
        <w:rPr>
          <w:rFonts w:ascii="Times New Roman" w:hAnsi="Times New Roman"/>
        </w:rPr>
        <w:t>Много тысячелетий тому назад люди заметили, что звёзды не меняют своего положения относительно других звёзд. И только пять светил: сияющая утренняя звезда Венера, торопящийся Меркурий, красный Марс, величественный Юпитер и медленный Сатурн перемещаются относительно других звёзд. Эти светила получили имя «планеты» («блуждающие») и стали считаться богами.</w:t>
      </w:r>
    </w:p>
    <w:p w:rsidR="009E4357" w:rsidRPr="00492C06" w:rsidRDefault="009E4357" w:rsidP="00492C06">
      <w:pPr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 учащийся. </w:t>
      </w:r>
      <w:r w:rsidRPr="00B741FA">
        <w:rPr>
          <w:rFonts w:ascii="Times New Roman" w:hAnsi="Times New Roman"/>
        </w:rPr>
        <w:t>Венера считалась у римлян богиней красоты, Меркурий – богом торговли, Марс – богом войны, Юпитер – богом громовержцем, а Сатурн был богом посева. И, конечно, богами были Солнце и Луна. Всего получилось семь, связанных с небом богов.</w:t>
      </w:r>
    </w:p>
    <w:p w:rsidR="009E4357" w:rsidRPr="00492C06" w:rsidRDefault="009E4357" w:rsidP="00492C06">
      <w:pPr>
        <w:ind w:firstLine="708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 учащийся. </w:t>
      </w:r>
      <w:r w:rsidRPr="00B741FA">
        <w:rPr>
          <w:rFonts w:ascii="Times New Roman" w:hAnsi="Times New Roman"/>
        </w:rPr>
        <w:t>Особенно число 7 чтили на Древнем  Востоке. Несколько тысячелетий назад между Тигром и Евфратом жили шумеры. Они обозначали число 7 тем же знаком, что и всю вселенную. Некоторые учёные думают, что они выражали этим числом 6 главных направлений (вверх-вниз, вперёд-назад, влево-вправо), да ещё то место, от которого идёт этот отсчёт. По их сказаниям, в подземном царстве было семь ворот, через которые проходили души умерших.</w:t>
      </w:r>
    </w:p>
    <w:p w:rsidR="009E4357" w:rsidRPr="00492C06" w:rsidRDefault="009E4357" w:rsidP="00492C06">
      <w:pPr>
        <w:ind w:firstLine="708"/>
        <w:jc w:val="both"/>
        <w:rPr>
          <w:rFonts w:ascii="Times New Roman" w:hAnsi="Times New Roman"/>
          <w:b/>
        </w:rPr>
      </w:pPr>
      <w:r w:rsidRPr="00492C06">
        <w:rPr>
          <w:rFonts w:ascii="Times New Roman" w:hAnsi="Times New Roman"/>
          <w:b/>
        </w:rPr>
        <w:t>5 учащи</w:t>
      </w:r>
      <w:r>
        <w:rPr>
          <w:rFonts w:ascii="Times New Roman" w:hAnsi="Times New Roman"/>
          <w:b/>
        </w:rPr>
        <w:t xml:space="preserve">йся. </w:t>
      </w:r>
      <w:r w:rsidRPr="00B741FA">
        <w:rPr>
          <w:rFonts w:ascii="Times New Roman" w:hAnsi="Times New Roman"/>
        </w:rPr>
        <w:t>Мы говорим о семи цветах радуги. В то же время глаз хорошего художника видит в радуге куда больше, чем семь оттенков.</w:t>
      </w:r>
    </w:p>
    <w:p w:rsidR="009E4357" w:rsidRPr="00B741FA" w:rsidRDefault="009E4357" w:rsidP="00492C06">
      <w:pPr>
        <w:ind w:firstLine="708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</w:rPr>
        <w:t>Вопрос командам</w:t>
      </w:r>
      <w:r>
        <w:rPr>
          <w:rFonts w:ascii="Times New Roman" w:hAnsi="Times New Roman"/>
        </w:rPr>
        <w:t>.</w:t>
      </w:r>
      <w:r w:rsidRPr="00B741FA">
        <w:rPr>
          <w:rFonts w:ascii="Times New Roman" w:hAnsi="Times New Roman"/>
        </w:rPr>
        <w:t xml:space="preserve"> Вспомните пословицы и поговорки, а также названия сказок, в которых упоминается число 7. Ответы предоставляются жюри в письменном виде. </w:t>
      </w:r>
      <w:r w:rsidRPr="00B741FA">
        <w:rPr>
          <w:rFonts w:ascii="Times New Roman" w:hAnsi="Times New Roman"/>
          <w:b/>
        </w:rPr>
        <w:t xml:space="preserve">На обдумывание – 2 минуты. </w:t>
      </w:r>
      <w:r w:rsidRPr="00B741FA">
        <w:rPr>
          <w:rFonts w:ascii="Times New Roman" w:hAnsi="Times New Roman"/>
        </w:rPr>
        <w:t xml:space="preserve">(За каждый правильный ответ – </w:t>
      </w:r>
      <w:r w:rsidRPr="00B741FA">
        <w:rPr>
          <w:rFonts w:ascii="Times New Roman" w:hAnsi="Times New Roman"/>
          <w:i/>
        </w:rPr>
        <w:t>5 баллов</w:t>
      </w:r>
      <w:r>
        <w:rPr>
          <w:rFonts w:ascii="Times New Roman" w:hAnsi="Times New Roman"/>
          <w:i/>
        </w:rPr>
        <w:t>.</w:t>
      </w:r>
      <w:r w:rsidRPr="00B741FA">
        <w:rPr>
          <w:rFonts w:ascii="Times New Roman" w:hAnsi="Times New Roman"/>
        </w:rPr>
        <w:t>)</w:t>
      </w:r>
    </w:p>
    <w:p w:rsidR="009E4357" w:rsidRPr="00B741FA" w:rsidRDefault="009E4357" w:rsidP="00492C06">
      <w:pPr>
        <w:ind w:firstLine="708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</w:rPr>
        <w:t>Жюри подводит итоги.</w:t>
      </w:r>
    </w:p>
    <w:p w:rsidR="009E4357" w:rsidRPr="00B741FA" w:rsidRDefault="009E4357" w:rsidP="00492C06">
      <w:pPr>
        <w:ind w:firstLine="708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</w:rPr>
        <w:t>Учитель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Начинаем первый</w:t>
      </w:r>
      <w:r w:rsidRPr="00B741FA">
        <w:rPr>
          <w:rFonts w:ascii="Times New Roman" w:hAnsi="Times New Roman"/>
        </w:rPr>
        <w:t xml:space="preserve"> тур. На викторину приплыли рыбки и доставили с собой весёлые вопросы. Одни вопросы легче, другие - труднее, поэтому каждый капитан будет отвечать на вопрос той рыбки, которую он «поймает». </w:t>
      </w:r>
      <w:r w:rsidRPr="00B741FA">
        <w:rPr>
          <w:rFonts w:ascii="Times New Roman" w:hAnsi="Times New Roman"/>
          <w:b/>
        </w:rPr>
        <w:t>На обдумывание</w:t>
      </w:r>
      <w:r w:rsidRPr="00B741FA">
        <w:rPr>
          <w:rFonts w:ascii="Times New Roman" w:hAnsi="Times New Roman"/>
        </w:rPr>
        <w:t xml:space="preserve"> даётся </w:t>
      </w:r>
      <w:r w:rsidRPr="00B741FA">
        <w:rPr>
          <w:rFonts w:ascii="Times New Roman" w:hAnsi="Times New Roman"/>
          <w:b/>
        </w:rPr>
        <w:t xml:space="preserve">10 секунд. </w:t>
      </w:r>
      <w:r w:rsidRPr="00B741FA">
        <w:rPr>
          <w:rFonts w:ascii="Times New Roman" w:hAnsi="Times New Roman"/>
        </w:rPr>
        <w:t xml:space="preserve">За правильный ответ – </w:t>
      </w:r>
      <w:r>
        <w:rPr>
          <w:rFonts w:ascii="Times New Roman" w:hAnsi="Times New Roman"/>
          <w:i/>
        </w:rPr>
        <w:t xml:space="preserve">10 баллов. </w:t>
      </w:r>
      <w:r w:rsidRPr="00B741FA">
        <w:rPr>
          <w:rFonts w:ascii="Times New Roman" w:hAnsi="Times New Roman"/>
          <w:i/>
        </w:rPr>
        <w:t xml:space="preserve"> </w:t>
      </w:r>
      <w:r w:rsidRPr="00B741FA">
        <w:rPr>
          <w:rFonts w:ascii="Times New Roman" w:hAnsi="Times New Roman"/>
        </w:rPr>
        <w:t xml:space="preserve">Если капитан с заданием не справится, то помочь ему может его команда. В этом случае они получат </w:t>
      </w:r>
      <w:r w:rsidRPr="00B741FA">
        <w:rPr>
          <w:rFonts w:ascii="Times New Roman" w:hAnsi="Times New Roman"/>
          <w:i/>
        </w:rPr>
        <w:t>5 баллов</w:t>
      </w:r>
      <w:r w:rsidRPr="00B741FA">
        <w:rPr>
          <w:rFonts w:ascii="Times New Roman" w:hAnsi="Times New Roman"/>
        </w:rPr>
        <w:t xml:space="preserve">. Но если и у них ответа не будет, то ответить может любой и принести </w:t>
      </w:r>
      <w:r w:rsidRPr="00B741FA">
        <w:rPr>
          <w:rFonts w:ascii="Times New Roman" w:hAnsi="Times New Roman"/>
          <w:i/>
        </w:rPr>
        <w:t>5 баллов</w:t>
      </w:r>
      <w:r w:rsidRPr="00B741FA">
        <w:rPr>
          <w:rFonts w:ascii="Times New Roman" w:hAnsi="Times New Roman"/>
        </w:rPr>
        <w:t xml:space="preserve"> своей команде.</w:t>
      </w:r>
      <w:r>
        <w:rPr>
          <w:rFonts w:ascii="Times New Roman" w:hAnsi="Times New Roman"/>
        </w:rPr>
        <w:t xml:space="preserve"> </w:t>
      </w:r>
      <w:r w:rsidRPr="00B741FA">
        <w:rPr>
          <w:rFonts w:ascii="Times New Roman" w:hAnsi="Times New Roman"/>
        </w:rPr>
        <w:t>Прошу капитанов выйти и приступить к игре.</w:t>
      </w:r>
    </w:p>
    <w:p w:rsidR="009E4357" w:rsidRPr="00B741FA" w:rsidRDefault="009E4357" w:rsidP="00D714A1">
      <w:pPr>
        <w:ind w:firstLine="708"/>
        <w:jc w:val="center"/>
        <w:rPr>
          <w:rFonts w:ascii="Times New Roman" w:hAnsi="Times New Roman"/>
          <w:b/>
          <w:i/>
        </w:rPr>
      </w:pPr>
      <w:r w:rsidRPr="00D714A1">
        <w:rPr>
          <w:rFonts w:ascii="Times New Roman" w:hAnsi="Times New Roman"/>
          <w:b/>
        </w:rPr>
        <w:t>Вопросы для конкурса капитанов</w:t>
      </w:r>
      <w:r w:rsidRPr="00B741FA">
        <w:rPr>
          <w:rFonts w:ascii="Times New Roman" w:hAnsi="Times New Roman"/>
          <w:b/>
          <w:i/>
        </w:rPr>
        <w:t>.</w:t>
      </w:r>
    </w:p>
    <w:p w:rsidR="009E4357" w:rsidRPr="00B741FA" w:rsidRDefault="009E4357" w:rsidP="00492C06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1. На двух руках 10 пальцев. Сколько пальцев на десяти руках? </w:t>
      </w:r>
      <w:r w:rsidRPr="00B741FA">
        <w:rPr>
          <w:rFonts w:ascii="Times New Roman" w:hAnsi="Times New Roman"/>
          <w:b/>
          <w:i/>
        </w:rPr>
        <w:t>(Ответ: 50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492C06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2. Яйцо вкрутую надо варить 5 минут. Сколько времени надо варить 6 яиц вкрутую? </w:t>
      </w:r>
      <w:r w:rsidRPr="00B741FA">
        <w:rPr>
          <w:rFonts w:ascii="Times New Roman" w:hAnsi="Times New Roman"/>
          <w:b/>
          <w:i/>
        </w:rPr>
        <w:t>(Ответ: 5 минут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492C06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3. Спутник Земли делает один оборот за 100 минут, а другой оборот за 1 час 40 мин. Как это объяснить? </w:t>
      </w:r>
      <w:r w:rsidRPr="00B741FA">
        <w:rPr>
          <w:rFonts w:ascii="Times New Roman" w:hAnsi="Times New Roman"/>
          <w:b/>
          <w:i/>
        </w:rPr>
        <w:t>(Ответ: 1 час 40 мин. = 100 мин.)</w:t>
      </w:r>
    </w:p>
    <w:p w:rsidR="009E4357" w:rsidRPr="00B741FA" w:rsidRDefault="009E4357" w:rsidP="00492C06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4. Сёмга весит </w:t>
      </w:r>
      <w:smartTag w:uri="urn:schemas-microsoft-com:office:smarttags" w:element="metricconverter">
        <w:smartTagPr>
          <w:attr w:name="ProductID" w:val="8 кг"/>
        </w:smartTagPr>
        <w:r w:rsidRPr="00B741FA">
          <w:rPr>
            <w:rFonts w:ascii="Times New Roman" w:hAnsi="Times New Roman"/>
            <w:i/>
          </w:rPr>
          <w:t>8 кг</w:t>
        </w:r>
      </w:smartTag>
      <w:r w:rsidRPr="00B741FA">
        <w:rPr>
          <w:rFonts w:ascii="Times New Roman" w:hAnsi="Times New Roman"/>
          <w:i/>
        </w:rPr>
        <w:t xml:space="preserve"> плюс половина её собственного веса. Сколько весит сёмга? </w:t>
      </w:r>
      <w:r w:rsidRPr="00B741FA">
        <w:rPr>
          <w:rFonts w:ascii="Times New Roman" w:hAnsi="Times New Roman"/>
          <w:b/>
          <w:i/>
        </w:rPr>
        <w:t xml:space="preserve">(Ответ: </w:t>
      </w:r>
      <w:smartTag w:uri="urn:schemas-microsoft-com:office:smarttags" w:element="metricconverter">
        <w:smartTagPr>
          <w:attr w:name="ProductID" w:val="16 кг"/>
        </w:smartTagPr>
        <w:r w:rsidRPr="00B741FA">
          <w:rPr>
            <w:rFonts w:ascii="Times New Roman" w:hAnsi="Times New Roman"/>
            <w:b/>
            <w:i/>
          </w:rPr>
          <w:t>16 кг</w:t>
        </w:r>
      </w:smartTag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492C06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5.  Двое подошли к реке Печоре. У берега стояла лодка, которая может вместить лишь одного, но оба переправились. Как это могло случиться? </w:t>
      </w:r>
      <w:r w:rsidRPr="00B741FA">
        <w:rPr>
          <w:rFonts w:ascii="Times New Roman" w:hAnsi="Times New Roman"/>
          <w:b/>
          <w:i/>
        </w:rPr>
        <w:t>(Ответ: они подошли к разным берегам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492C06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6. Упряжка из трёх оленей пробежала </w:t>
      </w:r>
      <w:smartTag w:uri="urn:schemas-microsoft-com:office:smarttags" w:element="metricconverter">
        <w:smartTagPr>
          <w:attr w:name="ProductID" w:val="30 км"/>
        </w:smartTagPr>
        <w:r w:rsidRPr="00B741FA">
          <w:rPr>
            <w:rFonts w:ascii="Times New Roman" w:hAnsi="Times New Roman"/>
            <w:i/>
          </w:rPr>
          <w:t>30 км</w:t>
        </w:r>
      </w:smartTag>
      <w:r w:rsidRPr="00B741FA">
        <w:rPr>
          <w:rFonts w:ascii="Times New Roman" w:hAnsi="Times New Roman"/>
          <w:i/>
        </w:rPr>
        <w:t xml:space="preserve">. Какое расстояние пробежал каждый олень? </w:t>
      </w:r>
      <w:r w:rsidRPr="00B741FA">
        <w:rPr>
          <w:rFonts w:ascii="Times New Roman" w:hAnsi="Times New Roman"/>
          <w:b/>
          <w:i/>
        </w:rPr>
        <w:t xml:space="preserve">(Ответ: </w:t>
      </w:r>
      <w:smartTag w:uri="urn:schemas-microsoft-com:office:smarttags" w:element="metricconverter">
        <w:smartTagPr>
          <w:attr w:name="ProductID" w:val="30 км"/>
        </w:smartTagPr>
        <w:r w:rsidRPr="00B741FA">
          <w:rPr>
            <w:rFonts w:ascii="Times New Roman" w:hAnsi="Times New Roman"/>
            <w:b/>
            <w:i/>
          </w:rPr>
          <w:t>30 км</w:t>
        </w:r>
      </w:smartTag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492C06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7. Врач прописал 3 укола. Через полчаса на укол. Через сколько часов будут сделаны все уколы? </w:t>
      </w:r>
      <w:r w:rsidRPr="00B741FA">
        <w:rPr>
          <w:rFonts w:ascii="Times New Roman" w:hAnsi="Times New Roman"/>
          <w:b/>
          <w:i/>
        </w:rPr>
        <w:t>(Ответ: через 1 час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573230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>8. Два отца и два сына купили три апельсина. Каждому из них досталось по апельсину. Как это могло случиться? (</w:t>
      </w:r>
      <w:r w:rsidRPr="00B741FA">
        <w:rPr>
          <w:rFonts w:ascii="Times New Roman" w:hAnsi="Times New Roman"/>
          <w:b/>
          <w:i/>
        </w:rPr>
        <w:t>Ответ: дед-отец-сын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573230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9. В семье 7 братьев, у каждого по одной сестре. Сколько детей в семье? </w:t>
      </w:r>
      <w:r w:rsidRPr="00B741FA">
        <w:rPr>
          <w:rFonts w:ascii="Times New Roman" w:hAnsi="Times New Roman"/>
          <w:b/>
          <w:i/>
        </w:rPr>
        <w:t>(Ответ: 8 детей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573230">
      <w:pPr>
        <w:jc w:val="both"/>
        <w:rPr>
          <w:rFonts w:ascii="Times New Roman" w:hAnsi="Times New Roman"/>
          <w:i/>
        </w:rPr>
      </w:pPr>
      <w:r w:rsidRPr="00B741FA">
        <w:rPr>
          <w:rFonts w:ascii="Times New Roman" w:hAnsi="Times New Roman"/>
          <w:i/>
        </w:rPr>
        <w:t xml:space="preserve">10. Палку распилили на 12 частей. Сколько сделали распилов? </w:t>
      </w:r>
      <w:r w:rsidRPr="00B741FA">
        <w:rPr>
          <w:rFonts w:ascii="Times New Roman" w:hAnsi="Times New Roman"/>
          <w:b/>
          <w:i/>
        </w:rPr>
        <w:t>(Ответ: 11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573230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11. Птицелов поймал в клетку 5 синиц, по дороге встретил 5 учениц. Каждой подарил по синице, в клетке осталась одна птица. Как это могло случиться? </w:t>
      </w:r>
      <w:r w:rsidRPr="00B741FA">
        <w:rPr>
          <w:rFonts w:ascii="Times New Roman" w:hAnsi="Times New Roman"/>
          <w:b/>
          <w:i/>
        </w:rPr>
        <w:t>(Ответ: последнюю птицу отдал вместе с клеткой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573230">
      <w:pPr>
        <w:jc w:val="both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i/>
        </w:rPr>
        <w:t xml:space="preserve">12. Профессор ложится спать в восемь часов вечера. Будильник заводит на девять утра. Через сколько часов прозвонит будильник? </w:t>
      </w:r>
      <w:r w:rsidRPr="00B741FA">
        <w:rPr>
          <w:rFonts w:ascii="Times New Roman" w:hAnsi="Times New Roman"/>
          <w:b/>
          <w:i/>
        </w:rPr>
        <w:t>(Ответ: через 1 час</w:t>
      </w:r>
      <w:r>
        <w:rPr>
          <w:rFonts w:ascii="Times New Roman" w:hAnsi="Times New Roman"/>
          <w:b/>
          <w:i/>
        </w:rPr>
        <w:t>.</w:t>
      </w:r>
      <w:r w:rsidRPr="00B741FA">
        <w:rPr>
          <w:rFonts w:ascii="Times New Roman" w:hAnsi="Times New Roman"/>
          <w:b/>
          <w:i/>
        </w:rPr>
        <w:t>)</w:t>
      </w:r>
    </w:p>
    <w:p w:rsidR="009E4357" w:rsidRPr="00B741FA" w:rsidRDefault="009E4357" w:rsidP="00D714A1">
      <w:pPr>
        <w:ind w:firstLine="708"/>
        <w:rPr>
          <w:rFonts w:ascii="Times New Roman" w:hAnsi="Times New Roman"/>
        </w:rPr>
      </w:pPr>
      <w:r w:rsidRPr="00B741FA">
        <w:rPr>
          <w:rFonts w:ascii="Times New Roman" w:hAnsi="Times New Roman"/>
        </w:rPr>
        <w:t>Жюри подводит итоги.</w:t>
      </w:r>
    </w:p>
    <w:p w:rsidR="009E4357" w:rsidRPr="00B741FA" w:rsidRDefault="009E4357" w:rsidP="00D714A1">
      <w:pPr>
        <w:ind w:firstLine="708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</w:rPr>
        <w:t>Учитель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Начинаем второй</w:t>
      </w:r>
      <w:r w:rsidRPr="00B741FA">
        <w:rPr>
          <w:rFonts w:ascii="Times New Roman" w:hAnsi="Times New Roman"/>
        </w:rPr>
        <w:t xml:space="preserve"> тур. Вашему вниманию предложены 4 категории, в каждой из которых по 5 вопросов, имеющих разную цену. Чем дороже стоит вопрос, тем он сложнее. Вы должны, посовещавшись, выбрать категорию и вопрос, на который вы будете отвечать. </w:t>
      </w:r>
      <w:r w:rsidRPr="00B741FA">
        <w:rPr>
          <w:rFonts w:ascii="Times New Roman" w:hAnsi="Times New Roman"/>
          <w:b/>
        </w:rPr>
        <w:t>На обдумывание – 1 минута</w:t>
      </w:r>
      <w:r w:rsidRPr="00B741FA">
        <w:rPr>
          <w:rFonts w:ascii="Times New Roman" w:hAnsi="Times New Roman"/>
        </w:rPr>
        <w:t>. В случае неверного ответа, право ответа есть у других команд.</w:t>
      </w:r>
    </w:p>
    <w:p w:rsidR="009E4357" w:rsidRPr="00D714A1" w:rsidRDefault="009E4357" w:rsidP="00D714A1">
      <w:pPr>
        <w:jc w:val="center"/>
        <w:rPr>
          <w:rFonts w:ascii="Times New Roman" w:hAnsi="Times New Roman"/>
          <w:b/>
        </w:rPr>
      </w:pPr>
      <w:r w:rsidRPr="00D714A1">
        <w:rPr>
          <w:rFonts w:ascii="Times New Roman" w:hAnsi="Times New Roman"/>
          <w:b/>
        </w:rPr>
        <w:t>Вопросы для второго тура.</w:t>
      </w:r>
    </w:p>
    <w:p w:rsidR="009E4357" w:rsidRPr="00D714A1" w:rsidRDefault="009E4357" w:rsidP="00412010">
      <w:pPr>
        <w:spacing w:before="240" w:after="240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D714A1">
        <w:rPr>
          <w:rFonts w:ascii="Times New Roman" w:hAnsi="Times New Roman"/>
          <w:b/>
          <w:sz w:val="24"/>
          <w:szCs w:val="24"/>
        </w:rPr>
        <w:t>«Про Незнайку и его друзей»</w:t>
      </w:r>
    </w:p>
    <w:p w:rsidR="009E4357" w:rsidRPr="00B741FA" w:rsidRDefault="009E4357" w:rsidP="00D714A1">
      <w:pPr>
        <w:pStyle w:val="BodyTextIndent"/>
        <w:jc w:val="both"/>
        <w:rPr>
          <w:sz w:val="22"/>
          <w:szCs w:val="22"/>
        </w:rPr>
      </w:pPr>
      <w:r w:rsidRPr="00B741FA">
        <w:rPr>
          <w:b/>
          <w:bCs/>
          <w:sz w:val="22"/>
          <w:szCs w:val="22"/>
        </w:rPr>
        <w:t>10 очков</w:t>
      </w:r>
      <w:r w:rsidRPr="00B741FA">
        <w:rPr>
          <w:sz w:val="22"/>
          <w:szCs w:val="22"/>
        </w:rPr>
        <w:t>. У Пончика на комбинезоне 17 карманов: 10 карманов спереди остальные – сзади. В передних карманах лежат по 2 пончика, а сзади – по 3. Сколько всего пончиков у Пончика? (41)</w:t>
      </w:r>
    </w:p>
    <w:p w:rsidR="009E4357" w:rsidRPr="00B741FA" w:rsidRDefault="009E4357" w:rsidP="00D714A1">
      <w:pPr>
        <w:spacing w:line="240" w:lineRule="auto"/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20 очков. </w:t>
      </w:r>
      <w:r w:rsidRPr="00B741FA">
        <w:rPr>
          <w:rFonts w:ascii="Times New Roman" w:hAnsi="Times New Roman"/>
        </w:rPr>
        <w:t>Когда Винтик и Шпунтик собрали гоночный автомобиль, Торопыжка сел в него покататься и через 5 минут разбил. Сколько автомобилей надо собрать Винтику и Шпунтику, чтобы Торопыжка поездил на них хотя бы 1 час, если ездить он так и не научился? (12 автомобилей</w:t>
      </w:r>
      <w:r>
        <w:rPr>
          <w:rFonts w:ascii="Times New Roman" w:hAnsi="Times New Roman"/>
        </w:rPr>
        <w:t>.</w:t>
      </w:r>
      <w:r w:rsidRPr="00B741FA">
        <w:rPr>
          <w:rFonts w:ascii="Times New Roman" w:hAnsi="Times New Roman"/>
        </w:rPr>
        <w:t>)</w:t>
      </w:r>
    </w:p>
    <w:p w:rsidR="009E4357" w:rsidRPr="00B741FA" w:rsidRDefault="009E4357" w:rsidP="00806326">
      <w:pPr>
        <w:spacing w:line="240" w:lineRule="auto"/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30 очков. </w:t>
      </w:r>
      <w:r w:rsidRPr="00B741FA">
        <w:rPr>
          <w:rFonts w:ascii="Times New Roman" w:hAnsi="Times New Roman"/>
        </w:rPr>
        <w:t>Незнайка написал Гусле письмо из 14 слов и в каждом допустил по 3 ошибки. Сколько ошибок в Незнайкином письме? (42 ошибки.)</w:t>
      </w:r>
    </w:p>
    <w:p w:rsidR="009E4357" w:rsidRPr="00B741FA" w:rsidRDefault="009E4357" w:rsidP="00806326">
      <w:pPr>
        <w:spacing w:line="240" w:lineRule="auto"/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40 очков. </w:t>
      </w:r>
      <w:r w:rsidRPr="00B741FA">
        <w:rPr>
          <w:rFonts w:ascii="Times New Roman" w:hAnsi="Times New Roman"/>
        </w:rPr>
        <w:t>Когда у Растеряйки кончились носки, друзья подарили ему 15 пар новых. Сколько носков осталось у него, если потерял он в 5 раз больше, чем хранил? (5 носков.)</w:t>
      </w:r>
    </w:p>
    <w:p w:rsidR="009E4357" w:rsidRPr="00B741FA" w:rsidRDefault="009E4357" w:rsidP="00806326">
      <w:pPr>
        <w:spacing w:line="240" w:lineRule="auto"/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50 очков. </w:t>
      </w:r>
      <w:r w:rsidRPr="00B741FA">
        <w:rPr>
          <w:rFonts w:ascii="Times New Roman" w:hAnsi="Times New Roman"/>
        </w:rPr>
        <w:t>Трое коротышек вместе выпивают за праздничным столом 6 бутылок сладкой воды, а Сахарин Сахаринович Сиропчик выпивает в 5 раз больше чем другой любой коротышка. Сколько бутылок воды нужно Сиропчику на праздник? (10 бутылок.)</w:t>
      </w:r>
    </w:p>
    <w:p w:rsidR="009E4357" w:rsidRPr="00B741FA" w:rsidRDefault="009E4357" w:rsidP="00412010">
      <w:pPr>
        <w:spacing w:before="240" w:after="240"/>
        <w:ind w:firstLine="35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«Вини-</w:t>
      </w:r>
      <w:r w:rsidRPr="00B741FA">
        <w:rPr>
          <w:rFonts w:ascii="Times New Roman" w:hAnsi="Times New Roman"/>
          <w:b/>
        </w:rPr>
        <w:t>Пух и все – все – все…»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10 очков. </w:t>
      </w:r>
      <w:r>
        <w:rPr>
          <w:rFonts w:ascii="Times New Roman" w:hAnsi="Times New Roman"/>
        </w:rPr>
        <w:t>Когда у ослика Иа-</w:t>
      </w:r>
      <w:r w:rsidRPr="00B741FA">
        <w:rPr>
          <w:rFonts w:ascii="Times New Roman" w:hAnsi="Times New Roman"/>
        </w:rPr>
        <w:t xml:space="preserve">Иа был хвост, то длина его вместе с хвостом равнялась </w:t>
      </w:r>
      <w:smartTag w:uri="urn:schemas-microsoft-com:office:smarttags" w:element="metricconverter">
        <w:smartTagPr>
          <w:attr w:name="ProductID" w:val="3 кг"/>
        </w:smartTagPr>
        <w:r w:rsidRPr="00B741FA">
          <w:rPr>
            <w:rFonts w:ascii="Times New Roman" w:hAnsi="Times New Roman"/>
          </w:rPr>
          <w:t>2 метра</w:t>
        </w:r>
      </w:smartTag>
      <w:r w:rsidRPr="00B741FA">
        <w:rPr>
          <w:rFonts w:ascii="Times New Roman" w:hAnsi="Times New Roman"/>
        </w:rPr>
        <w:t xml:space="preserve">. Когда Винни нашел хвост у Совы, длина его была 5 дециметров. Какова длина ослика без хвоста? ( </w:t>
      </w:r>
      <w:smartTag w:uri="urn:schemas-microsoft-com:office:smarttags" w:element="metricconverter">
        <w:smartTagPr>
          <w:attr w:name="ProductID" w:val="3 кг"/>
        </w:smartTagPr>
        <w:r w:rsidRPr="00B741FA">
          <w:rPr>
            <w:rFonts w:ascii="Times New Roman" w:hAnsi="Times New Roman"/>
          </w:rPr>
          <w:t>2 м</w:t>
        </w:r>
      </w:smartTag>
      <w:r>
        <w:rPr>
          <w:rFonts w:ascii="Times New Roman" w:hAnsi="Times New Roman"/>
        </w:rPr>
        <w:t>. Хвост Иа-</w:t>
      </w:r>
      <w:r w:rsidRPr="00B741FA">
        <w:rPr>
          <w:rFonts w:ascii="Times New Roman" w:hAnsi="Times New Roman"/>
        </w:rPr>
        <w:t>Иа всегда висит и к длине отношения не имеет.)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20 очков. </w:t>
      </w:r>
      <w:r>
        <w:rPr>
          <w:rFonts w:ascii="Times New Roman" w:hAnsi="Times New Roman"/>
        </w:rPr>
        <w:t>Когда Вини-</w:t>
      </w:r>
      <w:r w:rsidRPr="00B741FA">
        <w:rPr>
          <w:rFonts w:ascii="Times New Roman" w:hAnsi="Times New Roman"/>
        </w:rPr>
        <w:t>Пух и Пятачок пр</w:t>
      </w:r>
      <w:r>
        <w:rPr>
          <w:rFonts w:ascii="Times New Roman" w:hAnsi="Times New Roman"/>
        </w:rPr>
        <w:t>ишли в гости к Кролику, Вини-</w:t>
      </w:r>
      <w:r w:rsidRPr="00B741FA">
        <w:rPr>
          <w:rFonts w:ascii="Times New Roman" w:hAnsi="Times New Roman"/>
        </w:rPr>
        <w:t>Пух съел 4 банки сгущенного молока и 8 банок меда. Кролик и Пятачок съели каждый по четверть того, что съел Винни. Сколько банок сгущенного молока было у Кролика, если после ухода гостей ничего не осталось? (18 банок.)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30 очков. </w:t>
      </w:r>
      <w:r>
        <w:rPr>
          <w:rFonts w:ascii="Times New Roman" w:hAnsi="Times New Roman"/>
        </w:rPr>
        <w:t>Вини-</w:t>
      </w:r>
      <w:r w:rsidRPr="00B741FA">
        <w:rPr>
          <w:rFonts w:ascii="Times New Roman" w:hAnsi="Times New Roman"/>
        </w:rPr>
        <w:t xml:space="preserve">Пух до прихода к Кролику весил 2 килограмма. У кролика он он съел 4 банки сгущенного </w:t>
      </w:r>
      <w:r>
        <w:rPr>
          <w:rFonts w:ascii="Times New Roman" w:hAnsi="Times New Roman"/>
        </w:rPr>
        <w:t xml:space="preserve">молока </w:t>
      </w:r>
      <w:r w:rsidRPr="00B741FA">
        <w:rPr>
          <w:rFonts w:ascii="Times New Roman" w:hAnsi="Times New Roman"/>
        </w:rPr>
        <w:t>по четверть килограмма каждая и 8 банок меда по полки</w:t>
      </w:r>
      <w:r>
        <w:rPr>
          <w:rFonts w:ascii="Times New Roman" w:hAnsi="Times New Roman"/>
        </w:rPr>
        <w:t>ло. Сколько стал весить Винни -</w:t>
      </w:r>
      <w:r w:rsidRPr="00B741FA">
        <w:rPr>
          <w:rFonts w:ascii="Times New Roman" w:hAnsi="Times New Roman"/>
        </w:rPr>
        <w:t>Пух после обеда и к чему это привело? (</w:t>
      </w:r>
      <w:smartTag w:uri="urn:schemas-microsoft-com:office:smarttags" w:element="metricconverter">
        <w:smartTagPr>
          <w:attr w:name="ProductID" w:val="3 кг"/>
        </w:smartTagPr>
        <w:r w:rsidRPr="00B741FA">
          <w:rPr>
            <w:rFonts w:ascii="Times New Roman" w:hAnsi="Times New Roman"/>
          </w:rPr>
          <w:t>7 кг</w:t>
        </w:r>
      </w:smartTag>
      <w:r w:rsidRPr="00B741FA">
        <w:rPr>
          <w:rFonts w:ascii="Times New Roman" w:hAnsi="Times New Roman"/>
        </w:rPr>
        <w:t>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40 очков. </w:t>
      </w:r>
      <w:r>
        <w:rPr>
          <w:rFonts w:ascii="Times New Roman" w:hAnsi="Times New Roman"/>
        </w:rPr>
        <w:t>Винни -Пух нес ослику Иа-</w:t>
      </w:r>
      <w:r w:rsidRPr="00B741FA">
        <w:rPr>
          <w:rFonts w:ascii="Times New Roman" w:hAnsi="Times New Roman"/>
        </w:rPr>
        <w:t xml:space="preserve">Иа горшок с </w:t>
      </w:r>
      <w:smartTag w:uri="urn:schemas-microsoft-com:office:smarttags" w:element="metricconverter">
        <w:smartTagPr>
          <w:attr w:name="ProductID" w:val="3 кг"/>
        </w:smartTagPr>
        <w:r w:rsidRPr="00B741FA">
          <w:rPr>
            <w:rFonts w:ascii="Times New Roman" w:hAnsi="Times New Roman"/>
          </w:rPr>
          <w:t>12 л</w:t>
        </w:r>
      </w:smartTag>
      <w:r w:rsidRPr="00B741FA">
        <w:rPr>
          <w:rFonts w:ascii="Times New Roman" w:hAnsi="Times New Roman"/>
        </w:rPr>
        <w:t xml:space="preserve"> меда. После того, как Винни открыл горшок и посмотрел на мед, его стало на 2 л меньше. Когда медвежонок понюхал мед, его стало меньше еще на 3 л. Когда же он попробовал, не испортился ли мед, то его совсем не осталось. Сколько меда нужно было Пуху, чтобы попробовать не испортился ли он? (7л.)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50 очков. </w:t>
      </w:r>
      <w:r>
        <w:rPr>
          <w:rFonts w:ascii="Times New Roman" w:hAnsi="Times New Roman"/>
        </w:rPr>
        <w:t>Ослик Иа-</w:t>
      </w:r>
      <w:r w:rsidRPr="00B741FA">
        <w:rPr>
          <w:rFonts w:ascii="Times New Roman" w:hAnsi="Times New Roman"/>
        </w:rPr>
        <w:t>Иа съедает за обедом 40 кустиков чертополоха по 50 грамм</w:t>
      </w:r>
      <w:r>
        <w:rPr>
          <w:rFonts w:ascii="Times New Roman" w:hAnsi="Times New Roman"/>
        </w:rPr>
        <w:t>ов каждый. Вини-</w:t>
      </w:r>
      <w:r w:rsidRPr="00B741FA">
        <w:rPr>
          <w:rFonts w:ascii="Times New Roman" w:hAnsi="Times New Roman"/>
        </w:rPr>
        <w:t>Пух – 4 банки меда по полкило каждая. Кто потяжелел за об</w:t>
      </w:r>
      <w:r>
        <w:rPr>
          <w:rFonts w:ascii="Times New Roman" w:hAnsi="Times New Roman"/>
        </w:rPr>
        <w:t>ед больше? (</w:t>
      </w:r>
      <w:r w:rsidRPr="00B741FA">
        <w:rPr>
          <w:rFonts w:ascii="Times New Roman" w:hAnsi="Times New Roman"/>
        </w:rPr>
        <w:t>Одинаково. Оба на 2 кг)</w:t>
      </w:r>
    </w:p>
    <w:p w:rsidR="009E4357" w:rsidRPr="00B741FA" w:rsidRDefault="009E4357" w:rsidP="00412010">
      <w:pPr>
        <w:spacing w:before="240" w:after="240"/>
        <w:ind w:firstLine="357"/>
        <w:jc w:val="center"/>
        <w:rPr>
          <w:rFonts w:ascii="Times New Roman" w:hAnsi="Times New Roman"/>
          <w:b/>
        </w:rPr>
      </w:pPr>
      <w:r w:rsidRPr="00B741FA">
        <w:rPr>
          <w:rFonts w:ascii="Times New Roman" w:hAnsi="Times New Roman"/>
          <w:b/>
        </w:rPr>
        <w:t>«Крокодил Гена и Чебурашка»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10 очков. </w:t>
      </w:r>
      <w:r w:rsidRPr="00B741FA">
        <w:rPr>
          <w:rFonts w:ascii="Times New Roman" w:hAnsi="Times New Roman"/>
        </w:rPr>
        <w:t>Чебурашка</w:t>
      </w:r>
      <w:r>
        <w:rPr>
          <w:rFonts w:ascii="Times New Roman" w:hAnsi="Times New Roman"/>
        </w:rPr>
        <w:t>,</w:t>
      </w:r>
      <w:r w:rsidRPr="00B741FA">
        <w:rPr>
          <w:rFonts w:ascii="Times New Roman" w:hAnsi="Times New Roman"/>
        </w:rPr>
        <w:t xml:space="preserve"> пока путешествовал в ящике с апельсинами, съедал по одному апельсину на завтрак и обед и два – на ужин. Сколько апельсинов он съел за неделю путешествия? (28 апельсинов.)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20 очков. </w:t>
      </w:r>
      <w:r w:rsidRPr="00B741FA">
        <w:rPr>
          <w:rFonts w:ascii="Times New Roman" w:hAnsi="Times New Roman"/>
        </w:rPr>
        <w:t>Крокодил Гена устроился на работу. Сидит перед зоопарком с гармошкой и всем именинникам поет песню. За день он спел 28 девочкам, 19 мальчикам, 8 тетям и 3 дядям. Сколько именинников порадовал Гена? (58 именинников.)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30 очков. </w:t>
      </w:r>
      <w:r w:rsidRPr="00B741FA">
        <w:rPr>
          <w:rFonts w:ascii="Times New Roman" w:hAnsi="Times New Roman"/>
        </w:rPr>
        <w:t>Чебурашк</w:t>
      </w:r>
      <w:r>
        <w:rPr>
          <w:rFonts w:ascii="Times New Roman" w:hAnsi="Times New Roman"/>
        </w:rPr>
        <w:t>а устроился на работу в магазин</w:t>
      </w:r>
      <w:r w:rsidRPr="00B741FA">
        <w:rPr>
          <w:rFonts w:ascii="Times New Roman" w:hAnsi="Times New Roman"/>
        </w:rPr>
        <w:t xml:space="preserve"> проверять</w:t>
      </w:r>
      <w:r>
        <w:rPr>
          <w:rFonts w:ascii="Times New Roman" w:hAnsi="Times New Roman"/>
        </w:rPr>
        <w:t>,</w:t>
      </w:r>
      <w:r w:rsidRPr="00B741FA">
        <w:rPr>
          <w:rFonts w:ascii="Times New Roman" w:hAnsi="Times New Roman"/>
        </w:rPr>
        <w:t xml:space="preserve"> хорошие ли апельсины привозят из Африки. Он открывает ящик и съедает каждый сотый апельсин. Если они хорошие, то их продают, а если плохие – выбрасывают. Чебурашка открыл 5 ящиков по 60 апельсинов. Сколько апельсинов он съел? (3 апельсина.)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40 очков. </w:t>
      </w:r>
      <w:r w:rsidRPr="00B741FA">
        <w:rPr>
          <w:rFonts w:ascii="Times New Roman" w:hAnsi="Times New Roman"/>
        </w:rPr>
        <w:t>Чтобы разозлить Чебурашку и крокодила Гену, старуха Шапокляк сделала 12 пакостей Гене, 19 – Чебурашке и 39 – обоим вместе. Сколько пакостей старуха сделала зря, если они так ни разу и не рассердились? (70 пакостей</w:t>
      </w:r>
      <w:r>
        <w:rPr>
          <w:rFonts w:ascii="Times New Roman" w:hAnsi="Times New Roman"/>
        </w:rPr>
        <w:t>.</w:t>
      </w:r>
      <w:r w:rsidRPr="00B741FA">
        <w:rPr>
          <w:rFonts w:ascii="Times New Roman" w:hAnsi="Times New Roman"/>
        </w:rPr>
        <w:t>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50 очков. </w:t>
      </w:r>
      <w:r>
        <w:rPr>
          <w:rFonts w:ascii="Times New Roman" w:hAnsi="Times New Roman"/>
        </w:rPr>
        <w:t>Гена и Чебурашка пошли в лес собирать</w:t>
      </w:r>
      <w:r w:rsidRPr="00B741FA">
        <w:rPr>
          <w:rFonts w:ascii="Times New Roman" w:hAnsi="Times New Roman"/>
        </w:rPr>
        <w:t xml:space="preserve"> грибы. Крокодил нашел 8 грибов, а Чебурашка в</w:t>
      </w:r>
      <w:r>
        <w:rPr>
          <w:rFonts w:ascii="Times New Roman" w:hAnsi="Times New Roman"/>
        </w:rPr>
        <w:t xml:space="preserve"> </w:t>
      </w:r>
      <w:r w:rsidRPr="00B741FA">
        <w:rPr>
          <w:rFonts w:ascii="Times New Roman" w:hAnsi="Times New Roman"/>
        </w:rPr>
        <w:t>3 раза больше. Сколько всего хороших грибов они набрали</w:t>
      </w:r>
      <w:r>
        <w:rPr>
          <w:rFonts w:ascii="Times New Roman" w:hAnsi="Times New Roman"/>
        </w:rPr>
        <w:t>,</w:t>
      </w:r>
      <w:r w:rsidRPr="00B741FA">
        <w:rPr>
          <w:rFonts w:ascii="Times New Roman" w:hAnsi="Times New Roman"/>
        </w:rPr>
        <w:t xml:space="preserve"> если половина найденных оказалась червивыми? (16 грибов.)</w:t>
      </w:r>
    </w:p>
    <w:p w:rsidR="009E4357" w:rsidRPr="00B741FA" w:rsidRDefault="009E4357" w:rsidP="00412010">
      <w:pPr>
        <w:spacing w:before="240" w:after="240"/>
        <w:ind w:firstLine="357"/>
        <w:jc w:val="center"/>
        <w:rPr>
          <w:rFonts w:ascii="Times New Roman" w:hAnsi="Times New Roman"/>
          <w:b/>
        </w:rPr>
      </w:pPr>
      <w:r w:rsidRPr="00B741FA">
        <w:rPr>
          <w:rFonts w:ascii="Times New Roman" w:hAnsi="Times New Roman"/>
          <w:b/>
        </w:rPr>
        <w:t>«Сказочные задачи»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10 очков. </w:t>
      </w:r>
      <w:r w:rsidRPr="00B741FA">
        <w:rPr>
          <w:rFonts w:ascii="Times New Roman" w:hAnsi="Times New Roman"/>
        </w:rPr>
        <w:t>Маша упросила медведя отнести бабушке с дедушкой пироги. Девочка весит 20 килограмм</w:t>
      </w:r>
      <w:r>
        <w:rPr>
          <w:rFonts w:ascii="Times New Roman" w:hAnsi="Times New Roman"/>
        </w:rPr>
        <w:t>ов</w:t>
      </w:r>
      <w:r w:rsidRPr="00B741FA">
        <w:rPr>
          <w:rFonts w:ascii="Times New Roman" w:hAnsi="Times New Roman"/>
        </w:rPr>
        <w:t>, каждый пирог – полкилограмма. Сколько пирогов надо вынуть Маше из короба, чтобы медв</w:t>
      </w:r>
      <w:r>
        <w:rPr>
          <w:rFonts w:ascii="Times New Roman" w:hAnsi="Times New Roman"/>
        </w:rPr>
        <w:t>едь не заметил разницы в весе, к</w:t>
      </w:r>
      <w:r w:rsidRPr="00B741FA">
        <w:rPr>
          <w:rFonts w:ascii="Times New Roman" w:hAnsi="Times New Roman"/>
        </w:rPr>
        <w:t>огда он понесет короб с девочкой бабушке и дедушке? (40 пирогов.)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20 очков. </w:t>
      </w:r>
      <w:r w:rsidRPr="00B741FA">
        <w:rPr>
          <w:rFonts w:ascii="Times New Roman" w:hAnsi="Times New Roman"/>
        </w:rPr>
        <w:t>Змей Горыныч вызвал на бой трех богатырей</w:t>
      </w:r>
      <w:r>
        <w:rPr>
          <w:rFonts w:ascii="Times New Roman" w:hAnsi="Times New Roman"/>
        </w:rPr>
        <w:t>.</w:t>
      </w:r>
      <w:r w:rsidRPr="00B741FA">
        <w:rPr>
          <w:rFonts w:ascii="Times New Roman" w:hAnsi="Times New Roman"/>
        </w:rPr>
        <w:t xml:space="preserve"> Сколько голов должен отсечь каждый богатырь, если у змея их 12, а богатыри поделили его головы поровну? (4 головы.)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30 очков. </w:t>
      </w:r>
      <w:r>
        <w:rPr>
          <w:rFonts w:ascii="Times New Roman" w:hAnsi="Times New Roman"/>
        </w:rPr>
        <w:t xml:space="preserve">Чудо-Юдо рыба </w:t>
      </w:r>
      <w:r w:rsidRPr="00B741FA">
        <w:rPr>
          <w:rFonts w:ascii="Times New Roman" w:hAnsi="Times New Roman"/>
        </w:rPr>
        <w:t xml:space="preserve"> кит проглотило новгородского купца Садко вместе с лодкой. Купец весил 100 кг, лодка – вдвое больше. На сколько килограмм</w:t>
      </w:r>
      <w:r>
        <w:rPr>
          <w:rFonts w:ascii="Times New Roman" w:hAnsi="Times New Roman"/>
        </w:rPr>
        <w:t>ов потяжелело Чудо-</w:t>
      </w:r>
      <w:r w:rsidRPr="00B741FA">
        <w:rPr>
          <w:rFonts w:ascii="Times New Roman" w:hAnsi="Times New Roman"/>
        </w:rPr>
        <w:t>Юдо, если самого Садко оно выплюнуло обратно? (200 кг)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 xml:space="preserve">40 очков. </w:t>
      </w:r>
      <w:r w:rsidRPr="00B741FA">
        <w:rPr>
          <w:rFonts w:ascii="Times New Roman" w:hAnsi="Times New Roman"/>
        </w:rPr>
        <w:t>В школе для бесенят было 10 учеников. На дом каждому задали совершить по три мелких пакости. Один бесенок не выполнил задание. Сколько мелких пакостей было выполнено бесенятами? (27 пакостей.)</w:t>
      </w:r>
    </w:p>
    <w:p w:rsidR="009E4357" w:rsidRPr="00B741FA" w:rsidRDefault="009E4357" w:rsidP="00806326">
      <w:pPr>
        <w:ind w:firstLine="360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  <w:bCs/>
        </w:rPr>
        <w:t>50 очков.</w:t>
      </w:r>
      <w:r w:rsidRPr="00B741FA">
        <w:rPr>
          <w:rFonts w:ascii="Times New Roman" w:hAnsi="Times New Roman"/>
        </w:rPr>
        <w:t xml:space="preserve"> Жадный продавец шаров схватил одновременно 20 шаров и полетел в небо. Он весил 50 кг. Каждый шар поднимает 3 кг. Сколько шаров должен выпустить продавец, чтобы начать спускаться? (4 шара.)</w:t>
      </w:r>
    </w:p>
    <w:p w:rsidR="009E4357" w:rsidRPr="00B741FA" w:rsidRDefault="009E4357" w:rsidP="000F5A21">
      <w:pPr>
        <w:rPr>
          <w:rFonts w:ascii="Times New Roman" w:hAnsi="Times New Roman"/>
        </w:rPr>
      </w:pPr>
      <w:r w:rsidRPr="00B741FA">
        <w:rPr>
          <w:rFonts w:ascii="Times New Roman" w:hAnsi="Times New Roman"/>
        </w:rPr>
        <w:t>Жюри подводит итоги.</w:t>
      </w:r>
    </w:p>
    <w:p w:rsidR="009E4357" w:rsidRDefault="009E4357" w:rsidP="00806326">
      <w:pPr>
        <w:ind w:firstLine="708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</w:rPr>
        <w:t>Учитель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В третьем туре в</w:t>
      </w:r>
      <w:r w:rsidRPr="00B741FA">
        <w:rPr>
          <w:rFonts w:ascii="Times New Roman" w:hAnsi="Times New Roman"/>
        </w:rPr>
        <w:t xml:space="preserve">ам будет предложено задание. Команда, первая выполнившая его верно, сможет получить </w:t>
      </w:r>
      <w:r w:rsidRPr="00B741FA">
        <w:rPr>
          <w:rFonts w:ascii="Times New Roman" w:hAnsi="Times New Roman"/>
          <w:i/>
        </w:rPr>
        <w:t>30 баллов</w:t>
      </w:r>
      <w:r w:rsidRPr="00B741FA">
        <w:rPr>
          <w:rFonts w:ascii="Times New Roman" w:hAnsi="Times New Roman"/>
          <w:b/>
        </w:rPr>
        <w:t>. На обдумывание – 2 минуты</w:t>
      </w:r>
      <w:r w:rsidRPr="00B741F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B741FA">
        <w:rPr>
          <w:rFonts w:ascii="Times New Roman" w:hAnsi="Times New Roman"/>
        </w:rPr>
        <w:t xml:space="preserve">На ваших столах есть листы с данным заданием, фломастер и корректор. Вам надо будет закрасить те спички, которые вы убрали и дорисовать фломастером те, которые вы переложили. Ваш результат нужно будет показать всем. </w:t>
      </w:r>
    </w:p>
    <w:p w:rsidR="009E4357" w:rsidRPr="008C6FE2" w:rsidRDefault="009E4357" w:rsidP="00806326">
      <w:pPr>
        <w:ind w:firstLine="708"/>
        <w:jc w:val="both"/>
        <w:rPr>
          <w:rFonts w:ascii="Times New Roman" w:hAnsi="Times New Roman"/>
        </w:rPr>
      </w:pPr>
      <w:r w:rsidRPr="008C6FE2">
        <w:rPr>
          <w:rFonts w:ascii="Times New Roman" w:hAnsi="Times New Roman"/>
          <w:b/>
          <w:i/>
        </w:rPr>
        <w:t>Задание 1</w:t>
      </w:r>
      <w:r>
        <w:rPr>
          <w:rFonts w:ascii="Times New Roman" w:hAnsi="Times New Roman"/>
          <w:b/>
          <w:i/>
        </w:rPr>
        <w:t>.</w:t>
      </w:r>
      <w:r>
        <w:rPr>
          <w:rFonts w:ascii="Times New Roman" w:hAnsi="Times New Roman"/>
        </w:rPr>
        <w:t xml:space="preserve">  </w:t>
      </w:r>
      <w:r w:rsidRPr="008C6FE2">
        <w:rPr>
          <w:rFonts w:ascii="Times New Roman" w:hAnsi="Times New Roman"/>
          <w:bCs/>
        </w:rPr>
        <w:t>На рисунке вы видите корову, у которой есть всё, что полагается: голова, туловище, ноги, рога и хвост. Корова на рисунке смотрит влево. Переложите ровно две спички так, чтобы она смотрела вправо</w:t>
      </w:r>
      <w:r w:rsidRPr="008C6FE2">
        <w:rPr>
          <w:rFonts w:ascii="Times New Roman" w:hAnsi="Times New Roman"/>
        </w:rPr>
        <w:t>.</w:t>
      </w:r>
    </w:p>
    <w:p w:rsidR="009E4357" w:rsidRDefault="009E4357" w:rsidP="000F5A21">
      <w:pPr>
        <w:rPr>
          <w:rFonts w:ascii="Times New Roman" w:hAnsi="Times New Roman"/>
        </w:rPr>
      </w:pPr>
      <w:r w:rsidRPr="00AA680C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57.5pt;height:131.25pt;visibility:visible">
            <v:imagedata r:id="rId7" o:title=""/>
          </v:shape>
        </w:pict>
      </w:r>
    </w:p>
    <w:p w:rsidR="009E4357" w:rsidRPr="008C6FE2" w:rsidRDefault="009E4357" w:rsidP="008C6FE2">
      <w:pPr>
        <w:rPr>
          <w:rFonts w:ascii="Times New Roman" w:hAnsi="Times New Roman"/>
        </w:rPr>
      </w:pPr>
      <w:r w:rsidRPr="00AA680C">
        <w:rPr>
          <w:rFonts w:ascii="Times New Roman" w:hAnsi="Times New Roman"/>
          <w:noProof/>
        </w:rPr>
        <w:pict>
          <v:shape id="Рисунок 2" o:spid="_x0000_i1026" type="#_x0000_t75" style="width:151.5pt;height:134.25pt;visibility:visible">
            <v:imagedata r:id="rId8" o:title=""/>
          </v:shape>
        </w:pict>
      </w:r>
      <w:r w:rsidRPr="008C6FE2">
        <w:rPr>
          <w:rFonts w:ascii="Times New Roman" w:hAnsi="Times New Roman"/>
        </w:rPr>
        <w:t xml:space="preserve"> </w:t>
      </w:r>
    </w:p>
    <w:p w:rsidR="009E4357" w:rsidRPr="008C6FE2" w:rsidRDefault="009E4357" w:rsidP="008C6FE2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Правильный ответ</w:t>
      </w:r>
    </w:p>
    <w:p w:rsidR="009E4357" w:rsidRDefault="009E4357" w:rsidP="000F5A21">
      <w:pPr>
        <w:rPr>
          <w:rFonts w:ascii="Times New Roman" w:hAnsi="Times New Roman"/>
        </w:rPr>
      </w:pPr>
    </w:p>
    <w:p w:rsidR="009E4357" w:rsidRDefault="009E4357" w:rsidP="002231DA">
      <w:pPr>
        <w:ind w:firstLine="708"/>
        <w:rPr>
          <w:rFonts w:ascii="Times New Roman" w:hAnsi="Times New Roman"/>
          <w:b/>
          <w:bCs/>
        </w:rPr>
      </w:pPr>
      <w:r w:rsidRPr="0082178E">
        <w:rPr>
          <w:rFonts w:ascii="Times New Roman" w:hAnsi="Times New Roman"/>
          <w:b/>
          <w:bCs/>
          <w:i/>
        </w:rPr>
        <w:t>Задание 2</w:t>
      </w:r>
      <w:r>
        <w:rPr>
          <w:rFonts w:ascii="Times New Roman" w:hAnsi="Times New Roman"/>
          <w:b/>
          <w:bCs/>
          <w:i/>
        </w:rPr>
        <w:t>.</w:t>
      </w:r>
      <w:r>
        <w:rPr>
          <w:rFonts w:ascii="Times New Roman" w:hAnsi="Times New Roman"/>
          <w:b/>
          <w:bCs/>
        </w:rPr>
        <w:t xml:space="preserve">  </w:t>
      </w:r>
      <w:r w:rsidRPr="0082178E">
        <w:rPr>
          <w:rFonts w:ascii="Times New Roman" w:hAnsi="Times New Roman"/>
          <w:bCs/>
        </w:rPr>
        <w:t>Переставьте всего одну спичку так, чтобы равенство стало верным</w:t>
      </w:r>
      <w:r w:rsidRPr="0082178E">
        <w:rPr>
          <w:rFonts w:ascii="Times New Roman" w:hAnsi="Times New Roman"/>
          <w:b/>
          <w:bCs/>
        </w:rPr>
        <w:t>.</w:t>
      </w:r>
    </w:p>
    <w:p w:rsidR="009E4357" w:rsidRDefault="009E4357" w:rsidP="000F5A21">
      <w:pPr>
        <w:rPr>
          <w:rFonts w:ascii="Times New Roman" w:hAnsi="Times New Roman"/>
        </w:rPr>
      </w:pPr>
      <w:r w:rsidRPr="00AA680C">
        <w:rPr>
          <w:rFonts w:ascii="Times New Roman" w:hAnsi="Times New Roman"/>
          <w:noProof/>
        </w:rPr>
        <w:pict>
          <v:shape id="Рисунок 3" o:spid="_x0000_i1027" type="#_x0000_t75" style="width:337.5pt;height:44.25pt;visibility:visible">
            <v:imagedata r:id="rId9" o:title=""/>
          </v:shape>
        </w:pict>
      </w:r>
    </w:p>
    <w:p w:rsidR="009E4357" w:rsidRDefault="009E4357" w:rsidP="000F5A21">
      <w:pPr>
        <w:rPr>
          <w:rFonts w:ascii="Times New Roman" w:hAnsi="Times New Roman"/>
        </w:rPr>
      </w:pPr>
      <w:r w:rsidRPr="00AA680C">
        <w:rPr>
          <w:rFonts w:ascii="Times New Roman" w:hAnsi="Times New Roman"/>
          <w:noProof/>
        </w:rPr>
        <w:pict>
          <v:shape id="Рисунок 4" o:spid="_x0000_i1028" type="#_x0000_t75" style="width:337.5pt;height:45pt;visibility:visible">
            <v:imagedata r:id="rId10" o:title=""/>
          </v:shape>
        </w:pict>
      </w:r>
    </w:p>
    <w:p w:rsidR="009E4357" w:rsidRDefault="009E4357" w:rsidP="000F5A21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Правильный ответ</w:t>
      </w:r>
    </w:p>
    <w:p w:rsidR="009E4357" w:rsidRDefault="009E4357" w:rsidP="002231DA">
      <w:pPr>
        <w:ind w:firstLine="708"/>
        <w:rPr>
          <w:rFonts w:ascii="Times New Roman" w:hAnsi="Times New Roman"/>
          <w:bCs/>
        </w:rPr>
      </w:pPr>
      <w:r w:rsidRPr="00603017">
        <w:rPr>
          <w:rFonts w:ascii="Times New Roman" w:hAnsi="Times New Roman"/>
          <w:b/>
          <w:i/>
        </w:rPr>
        <w:t>Задание 3</w:t>
      </w:r>
      <w:r>
        <w:rPr>
          <w:rFonts w:ascii="Times New Roman" w:hAnsi="Times New Roman"/>
          <w:b/>
          <w:i/>
        </w:rPr>
        <w:t xml:space="preserve">. </w:t>
      </w:r>
      <w:r w:rsidRPr="00603017">
        <w:rPr>
          <w:rFonts w:ascii="Times New Roman" w:hAnsi="Times New Roman"/>
          <w:bCs/>
        </w:rPr>
        <w:t>Нужно переложить одну спичку так, чтобы получилось равенство.</w:t>
      </w:r>
    </w:p>
    <w:p w:rsidR="009E4357" w:rsidRDefault="009E4357" w:rsidP="000F5A21">
      <w:pPr>
        <w:rPr>
          <w:rFonts w:ascii="Times New Roman" w:hAnsi="Times New Roman"/>
          <w:b/>
          <w:i/>
        </w:rPr>
      </w:pPr>
      <w:r w:rsidRPr="00AA680C">
        <w:rPr>
          <w:rFonts w:ascii="Times New Roman" w:hAnsi="Times New Roman"/>
          <w:b/>
          <w:i/>
          <w:noProof/>
        </w:rPr>
        <w:pict>
          <v:shape id="Рисунок 5" o:spid="_x0000_i1029" type="#_x0000_t75" style="width:338.25pt;height:35.25pt;visibility:visible">
            <v:imagedata r:id="rId11" o:title=""/>
          </v:shape>
        </w:pict>
      </w:r>
    </w:p>
    <w:p w:rsidR="009E4357" w:rsidRDefault="009E4357" w:rsidP="000F5A21">
      <w:pPr>
        <w:rPr>
          <w:rFonts w:ascii="Times New Roman" w:hAnsi="Times New Roman"/>
          <w:b/>
          <w:i/>
        </w:rPr>
      </w:pPr>
      <w:r w:rsidRPr="00AA680C">
        <w:rPr>
          <w:rFonts w:ascii="Times New Roman" w:hAnsi="Times New Roman"/>
          <w:b/>
          <w:i/>
          <w:noProof/>
        </w:rPr>
        <w:pict>
          <v:shape id="Рисунок 6" o:spid="_x0000_i1030" type="#_x0000_t75" style="width:342pt;height:42pt;visibility:visible">
            <v:imagedata r:id="rId12" o:title=""/>
          </v:shape>
        </w:pict>
      </w:r>
    </w:p>
    <w:p w:rsidR="009E4357" w:rsidRPr="00603017" w:rsidRDefault="009E4357" w:rsidP="000F5A21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Правильный ответ</w:t>
      </w:r>
    </w:p>
    <w:p w:rsidR="009E4357" w:rsidRPr="00B741FA" w:rsidRDefault="009E4357" w:rsidP="000F5A21">
      <w:pPr>
        <w:rPr>
          <w:rFonts w:ascii="Times New Roman" w:hAnsi="Times New Roman"/>
        </w:rPr>
      </w:pPr>
      <w:r w:rsidRPr="00B741FA">
        <w:rPr>
          <w:rFonts w:ascii="Times New Roman" w:hAnsi="Times New Roman"/>
        </w:rPr>
        <w:t>Жюри подводит итоги</w:t>
      </w:r>
    </w:p>
    <w:p w:rsidR="009E4357" w:rsidRDefault="009E4357" w:rsidP="002231DA">
      <w:pPr>
        <w:ind w:firstLine="708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  <w:b/>
        </w:rPr>
        <w:t>Учитель</w:t>
      </w:r>
      <w:r>
        <w:rPr>
          <w:rFonts w:ascii="Times New Roman" w:hAnsi="Times New Roman"/>
          <w:b/>
        </w:rPr>
        <w:t>.</w:t>
      </w:r>
      <w:r w:rsidRPr="00B741FA">
        <w:rPr>
          <w:rFonts w:ascii="Times New Roman" w:hAnsi="Times New Roman"/>
        </w:rPr>
        <w:t xml:space="preserve"> Ребята, я думаю, вы убедились, что математика встречается везде, и даже в сказках и мул</w:t>
      </w:r>
      <w:r>
        <w:rPr>
          <w:rFonts w:ascii="Times New Roman" w:hAnsi="Times New Roman"/>
        </w:rPr>
        <w:t xml:space="preserve">ьтфильмах. Что нового вы узнали </w:t>
      </w:r>
      <w:r w:rsidRPr="00B741FA">
        <w:rPr>
          <w:rFonts w:ascii="Times New Roman" w:hAnsi="Times New Roman"/>
        </w:rPr>
        <w:t xml:space="preserve"> на сегодняшнем занятии? Понра</w:t>
      </w:r>
      <w:r>
        <w:rPr>
          <w:rFonts w:ascii="Times New Roman" w:hAnsi="Times New Roman"/>
        </w:rPr>
        <w:t xml:space="preserve">вилась ли вам </w:t>
      </w:r>
      <w:r w:rsidRPr="00B741FA">
        <w:rPr>
          <w:rFonts w:ascii="Times New Roman" w:hAnsi="Times New Roman"/>
        </w:rPr>
        <w:t xml:space="preserve"> игра? А что вам больше всего запомнилось? </w:t>
      </w:r>
    </w:p>
    <w:p w:rsidR="009E4357" w:rsidRDefault="009E4357" w:rsidP="002231DA">
      <w:pPr>
        <w:ind w:firstLine="708"/>
        <w:jc w:val="both"/>
        <w:rPr>
          <w:rFonts w:ascii="Times New Roman" w:hAnsi="Times New Roman"/>
        </w:rPr>
      </w:pPr>
      <w:r w:rsidRPr="00B741FA">
        <w:rPr>
          <w:rFonts w:ascii="Times New Roman" w:hAnsi="Times New Roman"/>
        </w:rPr>
        <w:t>На этом наша викторина завершается. Поздравляем команду с победой и награждаем всех грамотами и памятными подарками. Но мы считаем, что победителями оказались все участники викторины, потому что каждый узнал что-то новое. Спасибо всем участникам!</w:t>
      </w:r>
    </w:p>
    <w:p w:rsidR="009E4357" w:rsidRPr="00B741FA" w:rsidRDefault="009E4357" w:rsidP="002231DA">
      <w:pPr>
        <w:ind w:firstLine="708"/>
        <w:rPr>
          <w:rFonts w:ascii="Times New Roman" w:hAnsi="Times New Roman"/>
          <w:b/>
          <w:i/>
        </w:rPr>
      </w:pPr>
      <w:r w:rsidRPr="00B741FA">
        <w:rPr>
          <w:rFonts w:ascii="Times New Roman" w:hAnsi="Times New Roman"/>
          <w:b/>
          <w:i/>
        </w:rPr>
        <w:t>Подведение итогов. Награждение победителей.</w:t>
      </w:r>
    </w:p>
    <w:p w:rsidR="009E4357" w:rsidRPr="00B741FA" w:rsidRDefault="009E4357" w:rsidP="002231DA">
      <w:pPr>
        <w:ind w:firstLine="708"/>
        <w:jc w:val="both"/>
        <w:rPr>
          <w:rFonts w:ascii="Times New Roman" w:hAnsi="Times New Roman"/>
        </w:rPr>
      </w:pPr>
    </w:p>
    <w:p w:rsidR="009E4357" w:rsidRPr="00B741FA" w:rsidRDefault="009E4357" w:rsidP="002231DA">
      <w:pPr>
        <w:jc w:val="both"/>
        <w:rPr>
          <w:rFonts w:ascii="Times New Roman" w:hAnsi="Times New Roman"/>
        </w:rPr>
      </w:pPr>
    </w:p>
    <w:p w:rsidR="009E4357" w:rsidRPr="00B741FA" w:rsidRDefault="009E4357" w:rsidP="000F5A21">
      <w:pPr>
        <w:rPr>
          <w:rFonts w:ascii="Times New Roman" w:hAnsi="Times New Roman"/>
        </w:rPr>
      </w:pPr>
    </w:p>
    <w:p w:rsidR="009E4357" w:rsidRPr="00B741FA" w:rsidRDefault="009E4357" w:rsidP="00D35F4B">
      <w:pPr>
        <w:jc w:val="right"/>
        <w:rPr>
          <w:rFonts w:ascii="Times New Roman" w:hAnsi="Times New Roman"/>
          <w:b/>
        </w:rPr>
      </w:pPr>
      <w:r w:rsidRPr="00B741FA">
        <w:rPr>
          <w:rFonts w:ascii="Times New Roman" w:hAnsi="Times New Roman"/>
        </w:rPr>
        <w:t>Автор разработки: Володина Марина Олеговна,</w:t>
      </w:r>
    </w:p>
    <w:p w:rsidR="009E4357" w:rsidRPr="00B741FA" w:rsidRDefault="009E4357" w:rsidP="00D35F4B">
      <w:pPr>
        <w:jc w:val="right"/>
        <w:rPr>
          <w:rFonts w:ascii="Times New Roman" w:hAnsi="Times New Roman"/>
        </w:rPr>
      </w:pPr>
      <w:r w:rsidRPr="00B741FA">
        <w:rPr>
          <w:rFonts w:ascii="Times New Roman" w:hAnsi="Times New Roman"/>
        </w:rPr>
        <w:t xml:space="preserve">учитель математики </w:t>
      </w:r>
    </w:p>
    <w:p w:rsidR="009E4357" w:rsidRPr="00B741FA" w:rsidRDefault="009E4357" w:rsidP="00D35F4B">
      <w:pPr>
        <w:jc w:val="center"/>
        <w:rPr>
          <w:rFonts w:ascii="Times New Roman" w:hAnsi="Times New Roman"/>
        </w:rPr>
      </w:pPr>
      <w:r w:rsidRPr="00B741FA">
        <w:rPr>
          <w:rFonts w:ascii="Times New Roman" w:hAnsi="Times New Roman"/>
        </w:rPr>
        <w:t xml:space="preserve">                                                                                МБОУ «СОШ п. Искателей» Ненецкого АО</w:t>
      </w:r>
    </w:p>
    <w:p w:rsidR="009E4357" w:rsidRPr="00B741FA" w:rsidRDefault="009E4357" w:rsidP="000F5A21">
      <w:pPr>
        <w:rPr>
          <w:rFonts w:ascii="Times New Roman" w:hAnsi="Times New Roman"/>
        </w:rPr>
      </w:pPr>
    </w:p>
    <w:p w:rsidR="009E4357" w:rsidRPr="00B741FA" w:rsidRDefault="009E4357">
      <w:pPr>
        <w:rPr>
          <w:rFonts w:ascii="Times New Roman" w:hAnsi="Times New Roman"/>
        </w:rPr>
      </w:pPr>
    </w:p>
    <w:sectPr w:rsidR="009E4357" w:rsidRPr="00B741FA" w:rsidSect="00826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357" w:rsidRDefault="009E4357" w:rsidP="008C6FE2">
      <w:pPr>
        <w:spacing w:after="0" w:line="240" w:lineRule="auto"/>
      </w:pPr>
      <w:r>
        <w:separator/>
      </w:r>
    </w:p>
  </w:endnote>
  <w:endnote w:type="continuationSeparator" w:id="0">
    <w:p w:rsidR="009E4357" w:rsidRDefault="009E4357" w:rsidP="008C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357" w:rsidRDefault="009E4357" w:rsidP="008C6FE2">
      <w:pPr>
        <w:spacing w:after="0" w:line="240" w:lineRule="auto"/>
      </w:pPr>
      <w:r>
        <w:separator/>
      </w:r>
    </w:p>
  </w:footnote>
  <w:footnote w:type="continuationSeparator" w:id="0">
    <w:p w:rsidR="009E4357" w:rsidRDefault="009E4357" w:rsidP="008C6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C106B"/>
    <w:multiLevelType w:val="hybridMultilevel"/>
    <w:tmpl w:val="EFDC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656984"/>
    <w:multiLevelType w:val="hybridMultilevel"/>
    <w:tmpl w:val="BBFA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4FD"/>
    <w:rsid w:val="000136C1"/>
    <w:rsid w:val="00051125"/>
    <w:rsid w:val="000F5A21"/>
    <w:rsid w:val="002231DA"/>
    <w:rsid w:val="0029559D"/>
    <w:rsid w:val="002D4BE7"/>
    <w:rsid w:val="00326B95"/>
    <w:rsid w:val="00331B47"/>
    <w:rsid w:val="00337513"/>
    <w:rsid w:val="003C0382"/>
    <w:rsid w:val="00412010"/>
    <w:rsid w:val="00413691"/>
    <w:rsid w:val="0042614C"/>
    <w:rsid w:val="00492C06"/>
    <w:rsid w:val="004D7A8E"/>
    <w:rsid w:val="00542FC9"/>
    <w:rsid w:val="00573230"/>
    <w:rsid w:val="00585E38"/>
    <w:rsid w:val="00603017"/>
    <w:rsid w:val="00681F6D"/>
    <w:rsid w:val="006868D9"/>
    <w:rsid w:val="00720843"/>
    <w:rsid w:val="00741D8F"/>
    <w:rsid w:val="0076592F"/>
    <w:rsid w:val="00806326"/>
    <w:rsid w:val="00816C4A"/>
    <w:rsid w:val="0082178E"/>
    <w:rsid w:val="00826BD5"/>
    <w:rsid w:val="0085700E"/>
    <w:rsid w:val="00870744"/>
    <w:rsid w:val="008C6FE2"/>
    <w:rsid w:val="00952BCF"/>
    <w:rsid w:val="00957D4E"/>
    <w:rsid w:val="00962516"/>
    <w:rsid w:val="009C15FD"/>
    <w:rsid w:val="009E4357"/>
    <w:rsid w:val="00AA680C"/>
    <w:rsid w:val="00AB5CE1"/>
    <w:rsid w:val="00B12E20"/>
    <w:rsid w:val="00B4467B"/>
    <w:rsid w:val="00B741FA"/>
    <w:rsid w:val="00BA362D"/>
    <w:rsid w:val="00BC10BE"/>
    <w:rsid w:val="00C16523"/>
    <w:rsid w:val="00C979FD"/>
    <w:rsid w:val="00CD513B"/>
    <w:rsid w:val="00CF1747"/>
    <w:rsid w:val="00D35F4B"/>
    <w:rsid w:val="00D714A1"/>
    <w:rsid w:val="00DC3D3D"/>
    <w:rsid w:val="00DC7DF4"/>
    <w:rsid w:val="00DE0E4C"/>
    <w:rsid w:val="00E0075E"/>
    <w:rsid w:val="00E03528"/>
    <w:rsid w:val="00E2331A"/>
    <w:rsid w:val="00E779AA"/>
    <w:rsid w:val="00E8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14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70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37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7513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412010"/>
    <w:pPr>
      <w:spacing w:after="0" w:line="240" w:lineRule="auto"/>
      <w:ind w:firstLine="360"/>
    </w:pPr>
    <w:rPr>
      <w:rFonts w:ascii="Times New Roman" w:hAnsi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12010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8C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FE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C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6F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6</Pages>
  <Words>1858</Words>
  <Characters>10595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Ирина Васильевна Белова</cp:lastModifiedBy>
  <cp:revision>3</cp:revision>
  <cp:lastPrinted>2013-09-30T18:06:00Z</cp:lastPrinted>
  <dcterms:created xsi:type="dcterms:W3CDTF">2013-10-28T13:26:00Z</dcterms:created>
  <dcterms:modified xsi:type="dcterms:W3CDTF">2013-10-29T05:34:00Z</dcterms:modified>
</cp:coreProperties>
</file>